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C818" w14:textId="77777777" w:rsidR="0053466D" w:rsidRDefault="0053466D" w:rsidP="00534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Isabelle WESTROPP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1430 -     )</w:t>
      </w:r>
    </w:p>
    <w:p w14:paraId="36B9FBC3" w14:textId="77777777" w:rsidR="0053466D" w:rsidRDefault="0053466D" w:rsidP="0053466D">
      <w:pPr>
        <w:pStyle w:val="NoSpacing"/>
        <w:rPr>
          <w:rFonts w:cs="Times New Roman"/>
          <w:szCs w:val="24"/>
        </w:rPr>
      </w:pPr>
    </w:p>
    <w:p w14:paraId="17FC46C7" w14:textId="77777777" w:rsidR="0053466D" w:rsidRDefault="0053466D" w:rsidP="0053466D">
      <w:pPr>
        <w:pStyle w:val="NoSpacing"/>
        <w:rPr>
          <w:rFonts w:cs="Times New Roman"/>
          <w:szCs w:val="24"/>
        </w:rPr>
      </w:pPr>
    </w:p>
    <w:p w14:paraId="4433F917" w14:textId="77777777" w:rsidR="0053466D" w:rsidRDefault="0053466D" w:rsidP="00534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Westropp(q.v.) and Isabel Wentworth(q.v.).</w:t>
      </w:r>
    </w:p>
    <w:p w14:paraId="18E7B50F" w14:textId="77777777" w:rsidR="0053466D" w:rsidRDefault="0053466D" w:rsidP="00534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0C19C1CA" w14:textId="77777777" w:rsidR="0053466D" w:rsidRDefault="0053466D" w:rsidP="00534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 Greene.    (ibid.)</w:t>
      </w:r>
    </w:p>
    <w:p w14:paraId="532C24D8" w14:textId="77777777" w:rsidR="0053466D" w:rsidRDefault="0053466D" w:rsidP="0053466D">
      <w:pPr>
        <w:pStyle w:val="NoSpacing"/>
        <w:rPr>
          <w:rFonts w:cs="Times New Roman"/>
          <w:szCs w:val="24"/>
        </w:rPr>
      </w:pPr>
    </w:p>
    <w:p w14:paraId="5F8E50BA" w14:textId="77777777" w:rsidR="0053466D" w:rsidRDefault="0053466D" w:rsidP="0053466D">
      <w:pPr>
        <w:pStyle w:val="NoSpacing"/>
        <w:rPr>
          <w:rFonts w:cs="Times New Roman"/>
          <w:szCs w:val="24"/>
        </w:rPr>
      </w:pPr>
    </w:p>
    <w:p w14:paraId="71BBDCBD" w14:textId="77777777" w:rsidR="0053466D" w:rsidRDefault="0053466D" w:rsidP="00534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</w:t>
      </w: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>He was born in Brompton.   (ibid.)</w:t>
      </w:r>
    </w:p>
    <w:p w14:paraId="4F103173" w14:textId="77777777" w:rsidR="0053466D" w:rsidRDefault="0053466D" w:rsidP="0053466D">
      <w:pPr>
        <w:pStyle w:val="NoSpacing"/>
        <w:rPr>
          <w:rFonts w:cs="Times New Roman"/>
          <w:szCs w:val="24"/>
        </w:rPr>
      </w:pPr>
    </w:p>
    <w:p w14:paraId="3B45ED1B" w14:textId="77777777" w:rsidR="0053466D" w:rsidRDefault="0053466D" w:rsidP="0053466D">
      <w:pPr>
        <w:pStyle w:val="NoSpacing"/>
        <w:rPr>
          <w:rFonts w:cs="Times New Roman"/>
          <w:szCs w:val="24"/>
        </w:rPr>
      </w:pPr>
    </w:p>
    <w:p w14:paraId="04A606F8" w14:textId="77777777" w:rsidR="0053466D" w:rsidRDefault="0053466D" w:rsidP="00534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19EB6B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0501" w14:textId="77777777" w:rsidR="0053466D" w:rsidRDefault="0053466D" w:rsidP="009139A6">
      <w:r>
        <w:separator/>
      </w:r>
    </w:p>
  </w:endnote>
  <w:endnote w:type="continuationSeparator" w:id="0">
    <w:p w14:paraId="3C74FD9C" w14:textId="77777777" w:rsidR="0053466D" w:rsidRDefault="005346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169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A7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52D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BD3C0" w14:textId="77777777" w:rsidR="0053466D" w:rsidRDefault="0053466D" w:rsidP="009139A6">
      <w:r>
        <w:separator/>
      </w:r>
    </w:p>
  </w:footnote>
  <w:footnote w:type="continuationSeparator" w:id="0">
    <w:p w14:paraId="2F543399" w14:textId="77777777" w:rsidR="0053466D" w:rsidRDefault="005346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62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C2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1C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D"/>
    <w:rsid w:val="000666E0"/>
    <w:rsid w:val="002510B7"/>
    <w:rsid w:val="0053466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853AE"/>
  <w15:chartTrackingRefBased/>
  <w15:docId w15:val="{F4CC33C1-066B-48A9-9F98-0A64F89B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2023-08-30T20:12:00Z</dcterms:created>
  <dcterms:modified xsi:type="dcterms:W3CDTF">2023-08-30T20:14:00Z</dcterms:modified>
</cp:coreProperties>
</file>